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555C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EF555C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REPUBLIKA HRVATSKA</w:t>
      </w:r>
    </w:p>
    <w:p w:rsidRPr="00EF555C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Trgovački sud u Zagrebu</w:t>
      </w:r>
    </w:p>
    <w:p w:rsidRPr="00EF555C" w:rsidR="00966D3F" w:rsidP="00CC0A43" w:rsidRDefault="00CC0A43" w14:paraId="56E04F5A" w14:textId="0392E3D8">
      <w:p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Zagreb, Trg Johna Fitzgeralda Kennedyja 11</w:t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>48. St-</w:t>
      </w:r>
      <w:r w:rsidRPr="00EF555C" w:rsidR="009851E0">
        <w:rPr>
          <w:rFonts w:ascii="Arial" w:hAnsi="Arial" w:cs="Arial"/>
          <w:szCs w:val="24"/>
        </w:rPr>
        <w:t>486/23</w:t>
      </w:r>
    </w:p>
    <w:p w:rsidRPr="00EF555C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            </w:t>
      </w:r>
      <w:r w:rsidRPr="00EF555C" w:rsidR="00966D3F">
        <w:rPr>
          <w:rFonts w:ascii="Arial" w:hAnsi="Arial" w:cs="Arial"/>
          <w:szCs w:val="24"/>
        </w:rPr>
        <w:t xml:space="preserve"> </w:t>
      </w:r>
    </w:p>
    <w:p w:rsidRPr="00EF555C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 A P I S N I K</w:t>
      </w:r>
    </w:p>
    <w:p w:rsidRPr="00EF555C" w:rsidR="00966D3F" w:rsidP="008A1DD1" w:rsidRDefault="00553333" w14:paraId="36FFB1FD" w14:textId="3160AC29">
      <w:pPr>
        <w:pStyle w:val="Default"/>
      </w:pPr>
      <w:r w:rsidRPr="00EF555C">
        <w:tab/>
      </w:r>
      <w:r w:rsidRPr="00EF555C" w:rsidR="00966D3F">
        <w:t xml:space="preserve">s ročišta radi ispitivanja tražbina vjerovnika u predstečajnom postupku otvorenim nad dužnikom </w:t>
      </w:r>
      <w:r w:rsidRPr="00EF555C" w:rsidR="008A1DD1">
        <w:t xml:space="preserve"> </w:t>
      </w:r>
      <w:r w:rsidRPr="00EF555C" w:rsidR="00EF555C">
        <w:rPr>
          <w:rStyle w:val="fontstyle01"/>
          <w:rFonts w:ascii="Arial" w:hAnsi="Arial" w:cs="Arial"/>
        </w:rPr>
        <w:t>DCT media j.d.o.o., Ravninsko, Ravninsko 20, OIB: 69190742174</w:t>
      </w:r>
      <w:r w:rsidRPr="00EF555C" w:rsidR="00E60AD1">
        <w:t>,</w:t>
      </w:r>
      <w:r w:rsidRPr="00EF555C" w:rsidR="001D7840">
        <w:t xml:space="preserve"> </w:t>
      </w:r>
      <w:r w:rsidRPr="00EF555C" w:rsidR="00966D3F">
        <w:t xml:space="preserve">sastavljen kod Trgovačkog suda u Zagrebu, dana </w:t>
      </w:r>
      <w:r w:rsidR="00EF555C">
        <w:t>27. srpnja</w:t>
      </w:r>
      <w:r w:rsidRPr="00EF555C" w:rsidR="00A222F3">
        <w:t xml:space="preserve"> 2023</w:t>
      </w:r>
      <w:r w:rsidRPr="00EF555C" w:rsidR="008A1DD1">
        <w:t>.,</w:t>
      </w:r>
      <w:r w:rsidRPr="00EF555C" w:rsidR="002D605E">
        <w:t xml:space="preserve"> s p</w:t>
      </w:r>
      <w:r w:rsidRPr="00EF555C" w:rsidR="004C3AAA">
        <w:t xml:space="preserve">očetkom u </w:t>
      </w:r>
      <w:r w:rsidRPr="00EF555C" w:rsidR="00A44DD1">
        <w:t>10,</w:t>
      </w:r>
      <w:r w:rsidRPr="00EF555C" w:rsidR="00C241B2">
        <w:t>0</w:t>
      </w:r>
      <w:r w:rsidRPr="00EF555C" w:rsidR="00A44DD1">
        <w:t>0</w:t>
      </w:r>
      <w:r w:rsidRPr="00EF555C" w:rsidR="00966D3F">
        <w:t xml:space="preserve"> sati.</w:t>
      </w:r>
    </w:p>
    <w:p w:rsidRPr="00EF555C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EF555C">
        <w:rPr>
          <w:rFonts w:ascii="Arial" w:hAnsi="Arial" w:cs="Arial"/>
          <w:szCs w:val="24"/>
          <w:u w:val="single"/>
        </w:rPr>
        <w:t>Nazočni od suda:</w:t>
      </w:r>
    </w:p>
    <w:p w:rsidRPr="00EF555C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Vesna Sremac Šoštar, sudac pojedinac</w:t>
      </w:r>
    </w:p>
    <w:p w:rsidRPr="00EF555C" w:rsidR="00966D3F" w:rsidP="00966D3F" w:rsidRDefault="00CD4B99" w14:paraId="499288CA" w14:textId="4337A0FE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Vinka  Mihalinčić</w:t>
      </w:r>
      <w:r w:rsidRPr="00EF555C" w:rsidR="00966D3F">
        <w:rPr>
          <w:rFonts w:ascii="Arial" w:hAnsi="Arial" w:cs="Arial"/>
          <w:szCs w:val="24"/>
        </w:rPr>
        <w:t>, zapisničar</w:t>
      </w:r>
    </w:p>
    <w:p w:rsidRPr="00EF555C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966D3F" w:rsidP="00966D3F" w:rsidRDefault="00AC4C06" w14:paraId="48618350" w14:textId="255DAA27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P</w:t>
      </w:r>
      <w:r w:rsidRPr="00EF555C" w:rsidR="00966D3F">
        <w:rPr>
          <w:rFonts w:ascii="Arial" w:hAnsi="Arial" w:cs="Arial"/>
          <w:szCs w:val="24"/>
        </w:rPr>
        <w:t xml:space="preserve">ovjerenik </w:t>
      </w:r>
      <w:r>
        <w:rPr>
          <w:rFonts w:ascii="Arial" w:hAnsi="Arial" w:cs="Arial"/>
          <w:szCs w:val="24"/>
        </w:rPr>
        <w:t>- nitko</w:t>
      </w:r>
    </w:p>
    <w:p w:rsidRPr="00EF555C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 w:rsidRPr="00EF555C">
        <w:rPr>
          <w:rFonts w:ascii="Arial" w:hAnsi="Arial" w:cs="Arial"/>
        </w:rPr>
        <w:t xml:space="preserve">Za </w:t>
      </w:r>
      <w:r w:rsidRPr="00EF555C" w:rsidR="00966D3F">
        <w:rPr>
          <w:rFonts w:ascii="Arial" w:hAnsi="Arial" w:cs="Arial"/>
        </w:rPr>
        <w:t>dužnika</w:t>
      </w:r>
      <w:r w:rsidRPr="00EF555C">
        <w:rPr>
          <w:rFonts w:ascii="Arial" w:hAnsi="Arial" w:cs="Arial"/>
        </w:rPr>
        <w:t xml:space="preserve">: </w:t>
      </w:r>
    </w:p>
    <w:p w:rsidRPr="00EF555C" w:rsidR="008A1DD1" w:rsidP="008A1DD1" w:rsidRDefault="008A1DD1" w14:paraId="0D2C47A9" w14:textId="766B211E">
      <w:pPr>
        <w:pStyle w:val="Default"/>
      </w:pPr>
    </w:p>
    <w:p w:rsidRPr="00EF555C" w:rsidR="004B02D0" w:rsidP="008A1DD1" w:rsidRDefault="008A1DD1" w14:paraId="45FC3FE5" w14:textId="53345159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</w:t>
      </w:r>
      <w:r w:rsidRPr="00EF555C" w:rsidR="00EF555C">
        <w:rPr>
          <w:rStyle w:val="fontstyle01"/>
          <w:rFonts w:ascii="Arial" w:hAnsi="Arial" w:cs="Arial"/>
        </w:rPr>
        <w:t>DCT media j.d.o.o., Ravninsko, Ravninsko 20, OIB: 69190742174</w:t>
      </w:r>
      <w:r w:rsidR="00EF555C">
        <w:rPr>
          <w:rFonts w:ascii="Arial" w:hAnsi="Arial" w:cs="Arial"/>
          <w:szCs w:val="24"/>
        </w:rPr>
        <w:t xml:space="preserve"> </w:t>
      </w:r>
      <w:r w:rsidR="00F62475">
        <w:rPr>
          <w:rFonts w:ascii="Arial" w:hAnsi="Arial" w:cs="Arial"/>
          <w:szCs w:val="24"/>
        </w:rPr>
        <w:t>–</w:t>
      </w:r>
      <w:r w:rsidRPr="00EF555C" w:rsidR="00E242AC">
        <w:rPr>
          <w:rFonts w:ascii="Arial" w:hAnsi="Arial" w:cs="Arial"/>
          <w:szCs w:val="24"/>
        </w:rPr>
        <w:t xml:space="preserve"> </w:t>
      </w:r>
      <w:r w:rsidR="00F62475">
        <w:rPr>
          <w:rFonts w:ascii="Arial" w:hAnsi="Arial" w:cs="Arial"/>
          <w:szCs w:val="24"/>
        </w:rPr>
        <w:t>pun. Ivan Hršak, odvj. – zz odvj. Jurja Blažičko</w:t>
      </w:r>
    </w:p>
    <w:p w:rsidRPr="00EF555C" w:rsidR="006E7889" w:rsidP="00A220D2" w:rsidRDefault="006E7889" w14:paraId="728C3517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="00966D3F" w:rsidP="00966D3F" w:rsidRDefault="00966D3F" w14:paraId="687F6B72" w14:textId="30BDF0A1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Utvrđuje se da su na današnje ročište pristupili sljedeći vjerovnici:</w:t>
      </w:r>
    </w:p>
    <w:p w:rsidR="00AC4C06" w:rsidP="00966D3F" w:rsidRDefault="00AC4C06" w14:paraId="01C5210A" w14:textId="1921B23B">
      <w:pPr>
        <w:pStyle w:val="Zaglavlje"/>
        <w:jc w:val="both"/>
        <w:rPr>
          <w:rFonts w:ascii="Arial" w:hAnsi="Arial" w:cs="Arial"/>
          <w:szCs w:val="24"/>
        </w:rPr>
      </w:pPr>
    </w:p>
    <w:p w:rsidR="00F62475" w:rsidP="00966D3F" w:rsidRDefault="00F62475" w14:paraId="3CBF2E51" w14:textId="44365D62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RH-MINISTARSTVO FINANCIJA – Kornelija Đuratović, viša savjetnica ŽDO-a Zagreb </w:t>
      </w:r>
    </w:p>
    <w:p w:rsidR="00F62475" w:rsidP="00966D3F" w:rsidRDefault="00F62475" w14:paraId="74A94434" w14:textId="77777777">
      <w:pPr>
        <w:pStyle w:val="Zaglavlje"/>
        <w:jc w:val="both"/>
        <w:rPr>
          <w:rFonts w:ascii="Arial" w:hAnsi="Arial" w:cs="Arial"/>
          <w:szCs w:val="24"/>
        </w:rPr>
      </w:pPr>
    </w:p>
    <w:p w:rsidR="00AC4C06" w:rsidP="00AC4C06" w:rsidRDefault="00AC4C06" w14:paraId="6D426F2E" w14:textId="06B0A814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Utvrđuje se da je prije početka današnjeg ročišta za ispitivanje tražbina u spis dostavljen podnesak povjerenika od 27. srpnja 2023. u kojem obavještava sud da zbog zdravstvenih razloga nije u mogućnosti prisustvovati današenjem ročištu. </w:t>
      </w:r>
    </w:p>
    <w:p w:rsidR="00AC4C06" w:rsidP="00AC4C06" w:rsidRDefault="00AC4C06" w14:paraId="422CB6D8" w14:textId="25361017">
      <w:pPr>
        <w:pStyle w:val="Zaglavlje"/>
        <w:rPr>
          <w:rFonts w:ascii="Arial" w:hAnsi="Arial" w:cs="Arial"/>
          <w:szCs w:val="24"/>
        </w:rPr>
      </w:pPr>
    </w:p>
    <w:p w:rsidR="00AC4C06" w:rsidP="00AC4C06" w:rsidRDefault="00AC4C06" w14:paraId="488950CF" w14:textId="2EA36DAC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Sud donosi </w:t>
      </w:r>
    </w:p>
    <w:p w:rsidR="00AC4C06" w:rsidP="00AC4C06" w:rsidRDefault="00AC4C06" w14:paraId="4EB33653" w14:textId="4C37FBFF">
      <w:pPr>
        <w:pStyle w:val="Zaglavlje"/>
        <w:rPr>
          <w:rFonts w:ascii="Arial" w:hAnsi="Arial" w:cs="Arial"/>
          <w:szCs w:val="24"/>
        </w:rPr>
      </w:pPr>
    </w:p>
    <w:p w:rsidR="00AC4C06" w:rsidP="00AC4C06" w:rsidRDefault="00AC4C06" w14:paraId="1ACB4A6B" w14:textId="1995A4CA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r j eš e n j e </w:t>
      </w:r>
    </w:p>
    <w:p w:rsidR="00AC4C06" w:rsidP="00AC4C06" w:rsidRDefault="00AC4C06" w14:paraId="1CDFA2BD" w14:textId="71EF3D5B">
      <w:pPr>
        <w:pStyle w:val="Zaglavlje"/>
        <w:rPr>
          <w:rFonts w:ascii="Arial" w:hAnsi="Arial" w:cs="Arial"/>
          <w:szCs w:val="24"/>
        </w:rPr>
      </w:pPr>
    </w:p>
    <w:p w:rsidR="00AC4C06" w:rsidP="00AC4C06" w:rsidRDefault="00AC4C06" w14:paraId="0211B6D6" w14:textId="694C7296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Današnje ispitno ročište neće se održati,a iduće se određuje za dan </w:t>
      </w:r>
    </w:p>
    <w:p w:rsidR="00AC4C06" w:rsidP="00AC4C06" w:rsidRDefault="00AC4C06" w14:paraId="34D4D9D5" w14:textId="0D82DEA9">
      <w:pPr>
        <w:pStyle w:val="Zaglavlje"/>
        <w:rPr>
          <w:rFonts w:ascii="Arial" w:hAnsi="Arial" w:cs="Arial"/>
          <w:szCs w:val="24"/>
        </w:rPr>
      </w:pPr>
    </w:p>
    <w:p w:rsidR="00AC4C06" w:rsidP="00AC4C06" w:rsidRDefault="00AC4C06" w14:paraId="70A4A3F3" w14:textId="32639948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6. rujna 2023. u 11,00 sati</w:t>
      </w:r>
    </w:p>
    <w:p w:rsidRPr="00EF555C" w:rsidR="00F62475" w:rsidP="00AC4C06" w:rsidRDefault="00F62475" w14:paraId="31FC3BD8" w14:textId="22164EDF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što nazočni primaju na znanje, dok će zapisnik biti objavljen na e-oglasnoj ploči suda. </w:t>
      </w:r>
    </w:p>
    <w:p w:rsidRPr="00EF555C" w:rsidR="00A222F3" w:rsidP="007B5CD3" w:rsidRDefault="00A222F3" w14:paraId="2401087C" w14:textId="77777777">
      <w:pPr>
        <w:pStyle w:val="Zaglavlje"/>
        <w:rPr>
          <w:rFonts w:ascii="Arial" w:hAnsi="Arial" w:cs="Arial"/>
          <w:szCs w:val="24"/>
        </w:rPr>
      </w:pPr>
    </w:p>
    <w:p w:rsidRPr="00EF555C" w:rsidR="00966D3F" w:rsidP="0038693F" w:rsidRDefault="00966D3F" w14:paraId="630D43BA" w14:textId="3F48F0F0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Dovršeno u</w:t>
      </w:r>
      <w:r w:rsidRPr="00EF555C"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F62475">
        <w:rPr>
          <w:rFonts w:ascii="Arial" w:hAnsi="Arial" w:eastAsia="Times New Roman" w:cs="Arial"/>
          <w:szCs w:val="24"/>
          <w:lang w:eastAsia="hr-HR"/>
        </w:rPr>
        <w:t xml:space="preserve">10,05 </w:t>
      </w:r>
      <w:r w:rsidRPr="00EF555C">
        <w:rPr>
          <w:rFonts w:ascii="Arial" w:hAnsi="Arial" w:eastAsia="Times New Roman" w:cs="Arial"/>
          <w:szCs w:val="24"/>
          <w:lang w:eastAsia="hr-HR"/>
        </w:rPr>
        <w:t>sati.</w:t>
      </w:r>
    </w:p>
    <w:p w:rsidRPr="00EF555C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EF555C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SUDAC:</w:t>
      </w:r>
    </w:p>
    <w:p w:rsidRPr="00EF555C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EF555C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EF555C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EF555C" w:rsidR="00966D3F" w:rsidP="00966D3F" w:rsidRDefault="006D1769" w14:paraId="037F7F31" w14:textId="528A7AC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 xml:space="preserve">Vinka Mihalinčić </w:t>
      </w:r>
    </w:p>
    <w:p w:rsidRPr="00EF555C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EF555C" w:rsidR="00D17AA1" w:rsidP="004E6845" w:rsidRDefault="00966D3F" w14:paraId="2BC9EDE7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</w:p>
    <w:p w:rsidRPr="00EF555C" w:rsidR="00D17AA1" w:rsidP="004E6845" w:rsidRDefault="00D17AA1" w14:paraId="2DC98CA3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EF555C" w:rsidR="00D17AA1" w:rsidP="004E6845" w:rsidRDefault="00D17AA1" w14:paraId="03A7A0F4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EF555C" w:rsidR="00D17AA1" w:rsidP="007D3486" w:rsidRDefault="00966D3F" w14:paraId="6E4D01BB" w14:textId="0DA131D0">
      <w:pPr>
        <w:spacing w:after="0"/>
        <w:ind w:left="4956"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Povjerenik </w:t>
      </w:r>
      <w:r w:rsidRPr="00EF555C" w:rsidR="004E6845">
        <w:rPr>
          <w:rFonts w:ascii="Arial" w:hAnsi="Arial" w:cs="Arial"/>
          <w:szCs w:val="24"/>
        </w:rPr>
        <w:t>predstečajne</w:t>
      </w:r>
    </w:p>
    <w:p w:rsidRPr="00EF555C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Za dužnika: </w:t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>nagodbe:</w:t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</w:p>
    <w:p w:rsidRPr="00EF555C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_____________________</w:t>
      </w:r>
      <w:r w:rsidRPr="00EF555C">
        <w:rPr>
          <w:rFonts w:ascii="Arial" w:hAnsi="Arial" w:cs="Arial"/>
          <w:szCs w:val="24"/>
        </w:rPr>
        <w:tab/>
        <w:t xml:space="preserve">                    </w:t>
      </w:r>
      <w:r w:rsidRPr="00EF555C" w:rsidR="00DD1AB5">
        <w:rPr>
          <w:rFonts w:ascii="Arial" w:hAnsi="Arial" w:cs="Arial"/>
          <w:szCs w:val="24"/>
        </w:rPr>
        <w:t xml:space="preserve">                   </w:t>
      </w:r>
      <w:r w:rsidRPr="00EF555C">
        <w:rPr>
          <w:rFonts w:ascii="Arial" w:hAnsi="Arial" w:cs="Arial"/>
          <w:szCs w:val="24"/>
        </w:rPr>
        <w:t xml:space="preserve"> ___________________</w:t>
      </w:r>
    </w:p>
    <w:p w:rsidRPr="00EF555C"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EF555C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EF555C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EF555C" w:rsidR="00676C72" w:rsidRDefault="0071587A" w14:paraId="0441734C" w14:textId="77777777">
      <w:p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Vjerovnici: </w:t>
      </w:r>
    </w:p>
    <w:sectPr w:rsidRPr="00EF555C" w:rsidR="00676C72" w:rsidSect="00B644D9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1276" w:rsidRDefault="00D01276" w14:paraId="2FC0140C" w14:textId="77777777">
      <w:pPr>
        <w:spacing w:after="0" w:line="240" w:lineRule="auto"/>
      </w:pPr>
      <w:r>
        <w:separator/>
      </w:r>
    </w:p>
  </w:endnote>
  <w:endnote w:type="continuationSeparator" w:id="0">
    <w:p w:rsidR="00D01276" w:rsidRDefault="00D01276" w14:paraId="53C402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1276" w:rsidRDefault="00D01276" w14:paraId="68D423D1" w14:textId="77777777">
      <w:pPr>
        <w:spacing w:after="0" w:line="240" w:lineRule="auto"/>
      </w:pPr>
      <w:r>
        <w:separator/>
      </w:r>
    </w:p>
  </w:footnote>
  <w:footnote w:type="continuationSeparator" w:id="0">
    <w:p w:rsidR="00D01276" w:rsidRDefault="00D01276" w14:paraId="16201B4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26363187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E740B4">
          <w:rPr>
            <w:rFonts w:ascii="Arial" w:hAnsi="Arial" w:cs="Arial"/>
            <w:noProof/>
          </w:rPr>
          <w:t>2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</w:t>
        </w:r>
        <w:r w:rsidR="003132B3">
          <w:rPr>
            <w:rFonts w:ascii="Arial" w:hAnsi="Arial" w:cs="Arial"/>
          </w:rPr>
          <w:t>486/23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6D93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2F03"/>
    <w:rsid w:val="00053C74"/>
    <w:rsid w:val="000667B6"/>
    <w:rsid w:val="00070D89"/>
    <w:rsid w:val="000828CE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51B2"/>
    <w:rsid w:val="000D03F0"/>
    <w:rsid w:val="000D1896"/>
    <w:rsid w:val="000D2A15"/>
    <w:rsid w:val="000D335E"/>
    <w:rsid w:val="000D3F2D"/>
    <w:rsid w:val="000D443D"/>
    <w:rsid w:val="000D5438"/>
    <w:rsid w:val="000D6487"/>
    <w:rsid w:val="000E1EE0"/>
    <w:rsid w:val="000F2F78"/>
    <w:rsid w:val="000F4416"/>
    <w:rsid w:val="00100210"/>
    <w:rsid w:val="00102014"/>
    <w:rsid w:val="00102492"/>
    <w:rsid w:val="00102E63"/>
    <w:rsid w:val="00105186"/>
    <w:rsid w:val="00110F4A"/>
    <w:rsid w:val="00115823"/>
    <w:rsid w:val="001174D4"/>
    <w:rsid w:val="001232A6"/>
    <w:rsid w:val="001256CE"/>
    <w:rsid w:val="0013230B"/>
    <w:rsid w:val="0014089E"/>
    <w:rsid w:val="00140C24"/>
    <w:rsid w:val="001411FA"/>
    <w:rsid w:val="00143EEB"/>
    <w:rsid w:val="001555BB"/>
    <w:rsid w:val="001639A8"/>
    <w:rsid w:val="0016693B"/>
    <w:rsid w:val="00175B48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D7840"/>
    <w:rsid w:val="001E1E3B"/>
    <w:rsid w:val="001F087F"/>
    <w:rsid w:val="001F23BC"/>
    <w:rsid w:val="001F4C97"/>
    <w:rsid w:val="00200B4A"/>
    <w:rsid w:val="00201E66"/>
    <w:rsid w:val="00202AD4"/>
    <w:rsid w:val="0020384F"/>
    <w:rsid w:val="0020396B"/>
    <w:rsid w:val="00206690"/>
    <w:rsid w:val="00212E3F"/>
    <w:rsid w:val="0021548E"/>
    <w:rsid w:val="00216922"/>
    <w:rsid w:val="00220214"/>
    <w:rsid w:val="00222109"/>
    <w:rsid w:val="002247F7"/>
    <w:rsid w:val="002253A6"/>
    <w:rsid w:val="00227798"/>
    <w:rsid w:val="00232FAC"/>
    <w:rsid w:val="00237CF8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E81"/>
    <w:rsid w:val="00283F52"/>
    <w:rsid w:val="002A2E29"/>
    <w:rsid w:val="002A4F3C"/>
    <w:rsid w:val="002B6967"/>
    <w:rsid w:val="002B7E45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076FF"/>
    <w:rsid w:val="00311FB5"/>
    <w:rsid w:val="0031223B"/>
    <w:rsid w:val="00312F45"/>
    <w:rsid w:val="00312FF1"/>
    <w:rsid w:val="003132B3"/>
    <w:rsid w:val="0032568F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A2E2B"/>
    <w:rsid w:val="003A4475"/>
    <w:rsid w:val="003B023B"/>
    <w:rsid w:val="003B0AEE"/>
    <w:rsid w:val="003D10F8"/>
    <w:rsid w:val="003D23C9"/>
    <w:rsid w:val="003D26A8"/>
    <w:rsid w:val="003E629D"/>
    <w:rsid w:val="003F17E8"/>
    <w:rsid w:val="003F27DA"/>
    <w:rsid w:val="003F5FDB"/>
    <w:rsid w:val="00401253"/>
    <w:rsid w:val="0040247D"/>
    <w:rsid w:val="00404C04"/>
    <w:rsid w:val="004108D7"/>
    <w:rsid w:val="00410C50"/>
    <w:rsid w:val="00411BFB"/>
    <w:rsid w:val="00413246"/>
    <w:rsid w:val="00413407"/>
    <w:rsid w:val="004143E6"/>
    <w:rsid w:val="00414A85"/>
    <w:rsid w:val="00415766"/>
    <w:rsid w:val="00417597"/>
    <w:rsid w:val="00425591"/>
    <w:rsid w:val="004319A0"/>
    <w:rsid w:val="004327C6"/>
    <w:rsid w:val="00432AD2"/>
    <w:rsid w:val="00435695"/>
    <w:rsid w:val="00440340"/>
    <w:rsid w:val="004423B5"/>
    <w:rsid w:val="004423E2"/>
    <w:rsid w:val="00443D15"/>
    <w:rsid w:val="00457294"/>
    <w:rsid w:val="004609B4"/>
    <w:rsid w:val="00470510"/>
    <w:rsid w:val="00470D90"/>
    <w:rsid w:val="00473A86"/>
    <w:rsid w:val="00473E51"/>
    <w:rsid w:val="00483102"/>
    <w:rsid w:val="00484932"/>
    <w:rsid w:val="004B02D0"/>
    <w:rsid w:val="004B3AA9"/>
    <w:rsid w:val="004B6160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914"/>
    <w:rsid w:val="005004A0"/>
    <w:rsid w:val="00503DC6"/>
    <w:rsid w:val="0050623D"/>
    <w:rsid w:val="00507A13"/>
    <w:rsid w:val="00515EEF"/>
    <w:rsid w:val="005216C0"/>
    <w:rsid w:val="0052259E"/>
    <w:rsid w:val="00524767"/>
    <w:rsid w:val="005327B6"/>
    <w:rsid w:val="00534755"/>
    <w:rsid w:val="0053641A"/>
    <w:rsid w:val="0054324D"/>
    <w:rsid w:val="005443C4"/>
    <w:rsid w:val="00545796"/>
    <w:rsid w:val="00550E70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2CF1"/>
    <w:rsid w:val="00573619"/>
    <w:rsid w:val="00577CD1"/>
    <w:rsid w:val="00584275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536C"/>
    <w:rsid w:val="005D04B0"/>
    <w:rsid w:val="005D2066"/>
    <w:rsid w:val="005D2434"/>
    <w:rsid w:val="005E1691"/>
    <w:rsid w:val="005E2951"/>
    <w:rsid w:val="005E6D71"/>
    <w:rsid w:val="005F1B0A"/>
    <w:rsid w:val="005F4A7A"/>
    <w:rsid w:val="005F6863"/>
    <w:rsid w:val="006038B9"/>
    <w:rsid w:val="006048ED"/>
    <w:rsid w:val="006078A1"/>
    <w:rsid w:val="0061247E"/>
    <w:rsid w:val="00624070"/>
    <w:rsid w:val="00625AC3"/>
    <w:rsid w:val="00625B99"/>
    <w:rsid w:val="00626C72"/>
    <w:rsid w:val="00627A22"/>
    <w:rsid w:val="00631A43"/>
    <w:rsid w:val="00633CB1"/>
    <w:rsid w:val="00635C99"/>
    <w:rsid w:val="006447B0"/>
    <w:rsid w:val="00645E48"/>
    <w:rsid w:val="0064615F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90198"/>
    <w:rsid w:val="00691380"/>
    <w:rsid w:val="00697D0C"/>
    <w:rsid w:val="006A473C"/>
    <w:rsid w:val="006B7F2F"/>
    <w:rsid w:val="006C0F8B"/>
    <w:rsid w:val="006D1769"/>
    <w:rsid w:val="006D3FB7"/>
    <w:rsid w:val="006E12D0"/>
    <w:rsid w:val="006E4623"/>
    <w:rsid w:val="006E5C27"/>
    <w:rsid w:val="006E7889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587A"/>
    <w:rsid w:val="00730799"/>
    <w:rsid w:val="007308FD"/>
    <w:rsid w:val="0073175F"/>
    <w:rsid w:val="00731EEE"/>
    <w:rsid w:val="00736892"/>
    <w:rsid w:val="00737DA1"/>
    <w:rsid w:val="00740648"/>
    <w:rsid w:val="007425D4"/>
    <w:rsid w:val="00742734"/>
    <w:rsid w:val="00744E1E"/>
    <w:rsid w:val="007507D7"/>
    <w:rsid w:val="007526C5"/>
    <w:rsid w:val="007529AB"/>
    <w:rsid w:val="0075525C"/>
    <w:rsid w:val="00757176"/>
    <w:rsid w:val="00760795"/>
    <w:rsid w:val="00760A52"/>
    <w:rsid w:val="007637EC"/>
    <w:rsid w:val="00767271"/>
    <w:rsid w:val="007768F7"/>
    <w:rsid w:val="0078231B"/>
    <w:rsid w:val="00786A29"/>
    <w:rsid w:val="00793054"/>
    <w:rsid w:val="0079322D"/>
    <w:rsid w:val="00794038"/>
    <w:rsid w:val="00794066"/>
    <w:rsid w:val="007A3311"/>
    <w:rsid w:val="007A488D"/>
    <w:rsid w:val="007B5326"/>
    <w:rsid w:val="007B5CD3"/>
    <w:rsid w:val="007B6B05"/>
    <w:rsid w:val="007C7954"/>
    <w:rsid w:val="007D3486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4BBC"/>
    <w:rsid w:val="0081592F"/>
    <w:rsid w:val="00815CD3"/>
    <w:rsid w:val="00817B10"/>
    <w:rsid w:val="00823269"/>
    <w:rsid w:val="00833CA5"/>
    <w:rsid w:val="008372A7"/>
    <w:rsid w:val="00840474"/>
    <w:rsid w:val="00840F50"/>
    <w:rsid w:val="00843FB2"/>
    <w:rsid w:val="00846C9A"/>
    <w:rsid w:val="0085165C"/>
    <w:rsid w:val="00852301"/>
    <w:rsid w:val="00852479"/>
    <w:rsid w:val="00855061"/>
    <w:rsid w:val="00863030"/>
    <w:rsid w:val="00873306"/>
    <w:rsid w:val="00877F62"/>
    <w:rsid w:val="00880C2F"/>
    <w:rsid w:val="008827A3"/>
    <w:rsid w:val="008877A0"/>
    <w:rsid w:val="008944AD"/>
    <w:rsid w:val="00896318"/>
    <w:rsid w:val="00897A07"/>
    <w:rsid w:val="008A0F38"/>
    <w:rsid w:val="008A1DD1"/>
    <w:rsid w:val="008A39F4"/>
    <w:rsid w:val="008A3BDF"/>
    <w:rsid w:val="008A5656"/>
    <w:rsid w:val="008B1E76"/>
    <w:rsid w:val="008B3758"/>
    <w:rsid w:val="008B4B40"/>
    <w:rsid w:val="008B70AE"/>
    <w:rsid w:val="008C6D67"/>
    <w:rsid w:val="008D03CD"/>
    <w:rsid w:val="008D4D34"/>
    <w:rsid w:val="008D7120"/>
    <w:rsid w:val="008E3235"/>
    <w:rsid w:val="008E38FC"/>
    <w:rsid w:val="008E4F03"/>
    <w:rsid w:val="008E513D"/>
    <w:rsid w:val="008E517E"/>
    <w:rsid w:val="008E5767"/>
    <w:rsid w:val="008E7D8B"/>
    <w:rsid w:val="008F07FC"/>
    <w:rsid w:val="008F2618"/>
    <w:rsid w:val="008F5BB7"/>
    <w:rsid w:val="00902168"/>
    <w:rsid w:val="009056FE"/>
    <w:rsid w:val="00907305"/>
    <w:rsid w:val="00912AEA"/>
    <w:rsid w:val="00920BDC"/>
    <w:rsid w:val="00920FB2"/>
    <w:rsid w:val="00924A8B"/>
    <w:rsid w:val="0092535F"/>
    <w:rsid w:val="00927239"/>
    <w:rsid w:val="00930BC9"/>
    <w:rsid w:val="0093267E"/>
    <w:rsid w:val="00936DF7"/>
    <w:rsid w:val="009418C1"/>
    <w:rsid w:val="009476D0"/>
    <w:rsid w:val="00954F3A"/>
    <w:rsid w:val="00954FDE"/>
    <w:rsid w:val="0095561D"/>
    <w:rsid w:val="00960632"/>
    <w:rsid w:val="00961417"/>
    <w:rsid w:val="00961A24"/>
    <w:rsid w:val="00962E4B"/>
    <w:rsid w:val="00966D3F"/>
    <w:rsid w:val="009708B0"/>
    <w:rsid w:val="009710D9"/>
    <w:rsid w:val="00981A5D"/>
    <w:rsid w:val="009851E0"/>
    <w:rsid w:val="00994F43"/>
    <w:rsid w:val="00995613"/>
    <w:rsid w:val="00997B8B"/>
    <w:rsid w:val="009A0AE1"/>
    <w:rsid w:val="009A35C5"/>
    <w:rsid w:val="009A544A"/>
    <w:rsid w:val="009A7584"/>
    <w:rsid w:val="009C1CB2"/>
    <w:rsid w:val="009C5824"/>
    <w:rsid w:val="009D0530"/>
    <w:rsid w:val="009D15F0"/>
    <w:rsid w:val="009D51F8"/>
    <w:rsid w:val="009D7416"/>
    <w:rsid w:val="009E165A"/>
    <w:rsid w:val="009E2FCC"/>
    <w:rsid w:val="009E4386"/>
    <w:rsid w:val="009F16E5"/>
    <w:rsid w:val="009F1704"/>
    <w:rsid w:val="00A00DC4"/>
    <w:rsid w:val="00A03DFC"/>
    <w:rsid w:val="00A11560"/>
    <w:rsid w:val="00A12A0C"/>
    <w:rsid w:val="00A14B2B"/>
    <w:rsid w:val="00A16ECE"/>
    <w:rsid w:val="00A20CCF"/>
    <w:rsid w:val="00A220D2"/>
    <w:rsid w:val="00A222F3"/>
    <w:rsid w:val="00A2474E"/>
    <w:rsid w:val="00A307F3"/>
    <w:rsid w:val="00A339A1"/>
    <w:rsid w:val="00A406E1"/>
    <w:rsid w:val="00A40DE8"/>
    <w:rsid w:val="00A4273B"/>
    <w:rsid w:val="00A44DD1"/>
    <w:rsid w:val="00A4567A"/>
    <w:rsid w:val="00A51D7A"/>
    <w:rsid w:val="00A57BD5"/>
    <w:rsid w:val="00A65472"/>
    <w:rsid w:val="00A70A2C"/>
    <w:rsid w:val="00A7510E"/>
    <w:rsid w:val="00A75BB9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C4C06"/>
    <w:rsid w:val="00AC6B13"/>
    <w:rsid w:val="00AD3F3C"/>
    <w:rsid w:val="00AE38E6"/>
    <w:rsid w:val="00AE74CC"/>
    <w:rsid w:val="00AF0FDF"/>
    <w:rsid w:val="00AF163B"/>
    <w:rsid w:val="00B07D2E"/>
    <w:rsid w:val="00B1069E"/>
    <w:rsid w:val="00B13132"/>
    <w:rsid w:val="00B2267D"/>
    <w:rsid w:val="00B22746"/>
    <w:rsid w:val="00B26757"/>
    <w:rsid w:val="00B32954"/>
    <w:rsid w:val="00B4647A"/>
    <w:rsid w:val="00B46C41"/>
    <w:rsid w:val="00B47ED4"/>
    <w:rsid w:val="00B52A0B"/>
    <w:rsid w:val="00B60753"/>
    <w:rsid w:val="00B644D9"/>
    <w:rsid w:val="00B73709"/>
    <w:rsid w:val="00B74713"/>
    <w:rsid w:val="00B831FF"/>
    <w:rsid w:val="00B840DF"/>
    <w:rsid w:val="00B96BB6"/>
    <w:rsid w:val="00BA6DF8"/>
    <w:rsid w:val="00BB3136"/>
    <w:rsid w:val="00BB32E5"/>
    <w:rsid w:val="00BB3DD8"/>
    <w:rsid w:val="00BC1B7B"/>
    <w:rsid w:val="00BC343D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BF4707"/>
    <w:rsid w:val="00BF7C80"/>
    <w:rsid w:val="00C01A92"/>
    <w:rsid w:val="00C04BDA"/>
    <w:rsid w:val="00C1218C"/>
    <w:rsid w:val="00C13A3A"/>
    <w:rsid w:val="00C15F9C"/>
    <w:rsid w:val="00C16743"/>
    <w:rsid w:val="00C17E63"/>
    <w:rsid w:val="00C20196"/>
    <w:rsid w:val="00C241B2"/>
    <w:rsid w:val="00C2787F"/>
    <w:rsid w:val="00C342D2"/>
    <w:rsid w:val="00C40319"/>
    <w:rsid w:val="00C421BB"/>
    <w:rsid w:val="00C42F55"/>
    <w:rsid w:val="00C5466D"/>
    <w:rsid w:val="00C57EFA"/>
    <w:rsid w:val="00C72090"/>
    <w:rsid w:val="00C734A2"/>
    <w:rsid w:val="00C814B4"/>
    <w:rsid w:val="00C863FD"/>
    <w:rsid w:val="00C86A0E"/>
    <w:rsid w:val="00C90A32"/>
    <w:rsid w:val="00C970FF"/>
    <w:rsid w:val="00CA0B46"/>
    <w:rsid w:val="00CA432C"/>
    <w:rsid w:val="00CB4950"/>
    <w:rsid w:val="00CB52E7"/>
    <w:rsid w:val="00CC00B7"/>
    <w:rsid w:val="00CC0A43"/>
    <w:rsid w:val="00CC2846"/>
    <w:rsid w:val="00CC2C12"/>
    <w:rsid w:val="00CC46F9"/>
    <w:rsid w:val="00CC56D1"/>
    <w:rsid w:val="00CD4B99"/>
    <w:rsid w:val="00CD4CD0"/>
    <w:rsid w:val="00CE5786"/>
    <w:rsid w:val="00CF1DD7"/>
    <w:rsid w:val="00CF5345"/>
    <w:rsid w:val="00CF5EDD"/>
    <w:rsid w:val="00CF74A3"/>
    <w:rsid w:val="00D01276"/>
    <w:rsid w:val="00D01A50"/>
    <w:rsid w:val="00D07231"/>
    <w:rsid w:val="00D10006"/>
    <w:rsid w:val="00D17AA1"/>
    <w:rsid w:val="00D22220"/>
    <w:rsid w:val="00D22DCB"/>
    <w:rsid w:val="00D31F55"/>
    <w:rsid w:val="00D32E68"/>
    <w:rsid w:val="00D36AF9"/>
    <w:rsid w:val="00D57254"/>
    <w:rsid w:val="00D65696"/>
    <w:rsid w:val="00D710E9"/>
    <w:rsid w:val="00D71BD1"/>
    <w:rsid w:val="00D73A52"/>
    <w:rsid w:val="00D74971"/>
    <w:rsid w:val="00D80DA0"/>
    <w:rsid w:val="00D91BCF"/>
    <w:rsid w:val="00D95863"/>
    <w:rsid w:val="00D962EE"/>
    <w:rsid w:val="00DA5BB8"/>
    <w:rsid w:val="00DB19B2"/>
    <w:rsid w:val="00DB21D6"/>
    <w:rsid w:val="00DB3AB8"/>
    <w:rsid w:val="00DB4F9B"/>
    <w:rsid w:val="00DC12D6"/>
    <w:rsid w:val="00DC3089"/>
    <w:rsid w:val="00DC3CE5"/>
    <w:rsid w:val="00DC775B"/>
    <w:rsid w:val="00DD1AB5"/>
    <w:rsid w:val="00DD4309"/>
    <w:rsid w:val="00DD5345"/>
    <w:rsid w:val="00DD5E71"/>
    <w:rsid w:val="00DE263E"/>
    <w:rsid w:val="00DE3EC9"/>
    <w:rsid w:val="00DE4C84"/>
    <w:rsid w:val="00DE6504"/>
    <w:rsid w:val="00E01624"/>
    <w:rsid w:val="00E10E4E"/>
    <w:rsid w:val="00E20BD0"/>
    <w:rsid w:val="00E242AC"/>
    <w:rsid w:val="00E2567C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0AD1"/>
    <w:rsid w:val="00E624E5"/>
    <w:rsid w:val="00E71624"/>
    <w:rsid w:val="00E733DF"/>
    <w:rsid w:val="00E740B4"/>
    <w:rsid w:val="00E7648E"/>
    <w:rsid w:val="00E8358E"/>
    <w:rsid w:val="00E857F7"/>
    <w:rsid w:val="00EA573B"/>
    <w:rsid w:val="00EA6153"/>
    <w:rsid w:val="00EB06E9"/>
    <w:rsid w:val="00EB181C"/>
    <w:rsid w:val="00EB3D2D"/>
    <w:rsid w:val="00EB634E"/>
    <w:rsid w:val="00EC2E17"/>
    <w:rsid w:val="00EC6C4C"/>
    <w:rsid w:val="00ED4337"/>
    <w:rsid w:val="00ED4F7F"/>
    <w:rsid w:val="00EE3A84"/>
    <w:rsid w:val="00EE52FC"/>
    <w:rsid w:val="00EF47AC"/>
    <w:rsid w:val="00EF555C"/>
    <w:rsid w:val="00EF59B0"/>
    <w:rsid w:val="00EF68CA"/>
    <w:rsid w:val="00F056C8"/>
    <w:rsid w:val="00F07584"/>
    <w:rsid w:val="00F135BE"/>
    <w:rsid w:val="00F1480F"/>
    <w:rsid w:val="00F15017"/>
    <w:rsid w:val="00F15549"/>
    <w:rsid w:val="00F20AB2"/>
    <w:rsid w:val="00F2404E"/>
    <w:rsid w:val="00F30F86"/>
    <w:rsid w:val="00F35237"/>
    <w:rsid w:val="00F365A8"/>
    <w:rsid w:val="00F45BE1"/>
    <w:rsid w:val="00F5559E"/>
    <w:rsid w:val="00F62475"/>
    <w:rsid w:val="00F65230"/>
    <w:rsid w:val="00F76EBC"/>
    <w:rsid w:val="00F8642B"/>
    <w:rsid w:val="00F93CD6"/>
    <w:rsid w:val="00F94362"/>
    <w:rsid w:val="00F95D32"/>
    <w:rsid w:val="00FA35CA"/>
    <w:rsid w:val="00FA7968"/>
    <w:rsid w:val="00FB1792"/>
    <w:rsid w:val="00FB1A11"/>
    <w:rsid w:val="00FB1C77"/>
    <w:rsid w:val="00FB25DE"/>
    <w:rsid w:val="00FC1E5F"/>
    <w:rsid w:val="00FC24DA"/>
    <w:rsid w:val="00FC684D"/>
    <w:rsid w:val="00FD35F0"/>
    <w:rsid w:val="00FD739A"/>
    <w:rsid w:val="00FE1EA7"/>
    <w:rsid w:val="00FE25B8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table" w:styleId="Reetkatablice">
    <w:name w:val="Table Grid"/>
    <w:basedOn w:val="Obinatablica"/>
    <w:uiPriority w:val="39"/>
    <w:rsid w:val="003076FF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E740B4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27. srpnja 2023.</izvorni_sadrzaj>
    <derivirana_varijabla naziv="DomainObject.StvarniPocetakDatum_1">27. srpnja 2023.</derivirana_varijabla>
  </DomainObject.StvarniPocetakDatum>
  <DomainObject.StvarniZavrsetakDatum>
    <izvorni_sadrzaj>27. srpnja 2023.</izvorni_sadrzaj>
    <derivirana_varijabla naziv="DomainObject.StvarniZavrsetakDatum_1">27. srpnja 2023.</derivirana_varijabla>
  </DomainObject.StvarniZavrsetakDatum>
  <DomainObject.PlaniraniZavrsetakDatum>
    <izvorni_sadrzaj>27. srpnja 2023.</izvorni_sadrzaj>
    <derivirana_varijabla naziv="DomainObject.PlaniraniZavrsetakDatum_1">27. srpnja 2023.</derivirana_varijabla>
  </DomainObject.PlaniraniZavrsetakDatum>
  <DomainObject.PlaniraniPocetakDatum>
    <izvorni_sadrzaj>27. srpnja 2023.</izvorni_sadrzaj>
    <derivirana_varijabla naziv="DomainObject.PlaniraniPocetakDatum_1">27. srpnja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srpnja 2023.</izvorni_sadrzaj>
    <derivirana_varijabla naziv="DomainObject.Zapisnik.DatumKreiranja_1">27.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St-486/2023-16</izvorni_sadrzaj>
    <derivirana_varijabla naziv="DomainObject.Zapisnik.Oznaka_1">St-486/2023-16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2023.</izvorni_sadrzaj>
    <derivirana_varijabla naziv="DomainObject.Predmet.DatumOsnivanja_1">13.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St-486/2023</izvorni_sadrzaj>
    <derivirana_varijabla naziv="DomainObject.Predmet.OznakaBroj_1">St-486/2023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DCT media j.d.o.o.</izvorni_sadrzaj>
    <derivirana_varijabla naziv="DomainObject.Predmet.ProtustrankaFormated_1">  DCT media j.d.o.o.</derivirana_varijabla>
  </DomainObject.Predmet.ProtustrankaFormated>
  <DomainObject.Predmet.ProtustrankaFormatedOIB>
    <izvorni_sadrzaj>  DCT media j.d.o.o., OIB 69190742174</izvorni_sadrzaj>
    <derivirana_varijabla naziv="DomainObject.Predmet.ProtustrankaFormatedOIB_1">  DCT media j.d.o.o., OIB 69190742174</derivirana_varijabla>
  </DomainObject.Predmet.ProtustrankaFormatedOIB>
  <DomainObject.Predmet.ProtustrankaFormatedWithAdress>
    <izvorni_sadrzaj> DCT media j.d.o.o., Ravninsko 20, 49225 Ravninsko</izvorni_sadrzaj>
    <derivirana_varijabla naziv="DomainObject.Predmet.ProtustrankaFormatedWithAdress_1"> DCT media j.d.o.o., Ravninsko 20, 49225 Ravninsko</derivirana_varijabla>
  </DomainObject.Predmet.ProtustrankaFormatedWithAdress>
  <DomainObject.Predmet.ProtustrankaFormatedWithAdressOIB>
    <izvorni_sadrzaj> DCT media j.d.o.o., OIB 69190742174, Ravninsko 20, 49225 Ravninsko</izvorni_sadrzaj>
    <derivirana_varijabla naziv="DomainObject.Predmet.ProtustrankaFormatedWithAdressOIB_1"> DCT media j.d.o.o., OIB 69190742174, Ravninsko 20, 49225 Ravninsko</derivirana_varijabla>
  </DomainObject.Predmet.ProtustrankaFormatedWithAdressOIB>
  <DomainObject.Predmet.ProtustrankaWithAdress>
    <izvorni_sadrzaj>DCT media j.d.o.o. Ravninsko 20, 49225 Ravninsko</izvorni_sadrzaj>
    <derivirana_varijabla naziv="DomainObject.Predmet.ProtustrankaWithAdress_1">DCT media j.d.o.o. Ravninsko 20, 49225 Ravninsko</derivirana_varijabla>
  </DomainObject.Predmet.ProtustrankaWithAdress>
  <DomainObject.Predmet.ProtustrankaWithAdressOIB>
    <izvorni_sadrzaj>DCT media j.d.o.o., OIB 69190742174, Ravninsko 20, 49225 Ravninsko</izvorni_sadrzaj>
    <derivirana_varijabla naziv="DomainObject.Predmet.ProtustrankaWithAdressOIB_1">DCT media j.d.o.o., OIB 69190742174, Ravninsko 20, 49225 Ravninsko</derivirana_varijabla>
  </DomainObject.Predmet.ProtustrankaWithAdressOIB>
  <DomainObject.Predmet.ProtustrankaNazivFormated>
    <izvorni_sadrzaj>DCT media j.d.o.o.</izvorni_sadrzaj>
    <derivirana_varijabla naziv="DomainObject.Predmet.ProtustrankaNazivFormated_1">DCT media j.d.o.o.</derivirana_varijabla>
  </DomainObject.Predmet.ProtustrankaNazivFormated>
  <DomainObject.Predmet.ProtustrankaNazivFormatedOIB>
    <izvorni_sadrzaj>DCT media j.d.o.o., OIB 69190742174</izvorni_sadrzaj>
    <derivirana_varijabla naziv="DomainObject.Predmet.ProtustrankaNazivFormatedOIB_1">DCT media j.d.o.o., OIB 69190742174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DCT media j.d.o.o.; Sandra Kiš Broz</izvorni_sadrzaj>
    <derivirana_varijabla naziv="DomainObject.Predmet.StrankaFormated_1">  DCT media j.d.o.o.; Sandra Kiš Broz</derivirana_varijabla>
  </DomainObject.Predmet.StrankaFormated>
  <DomainObject.Predmet.StrankaFormatedOIB>
    <izvorni_sadrzaj>  DCT media j.d.o.o., OIB 69190742174; Sandra Kiš Broz, OIB 91226451263</izvorni_sadrzaj>
    <derivirana_varijabla naziv="DomainObject.Predmet.StrankaFormatedOIB_1">  DCT media j.d.o.o., OIB 69190742174; Sandra Kiš Broz, OIB 91226451263</derivirana_varijabla>
  </DomainObject.Predmet.StrankaFormatedOIB>
  <DomainObject.Predmet.StrankaFormatedWithAdress>
    <izvorni_sadrzaj> DCT media j.d.o.o., Ravninsko 20, 49225 Ravninsko; Sandra Kiš Broz, Ulica Mladena Fiolića 14c, 10000 Zagreb</izvorni_sadrzaj>
    <derivirana_varijabla naziv="DomainObject.Predmet.StrankaFormatedWithAdress_1"> DCT media j.d.o.o., Ravninsko 20, 49225 Ravninsko; Sandra Kiš Broz, Ulica Mladena Fiolića 14c, 10000 Zagreb</derivirana_varijabla>
  </DomainObject.Predmet.StrankaFormatedWithAdress>
  <DomainObject.Predmet.StrankaFormatedWithAdressOIB>
    <izvorni_sadrzaj> DCT media j.d.o.o., OIB 69190742174, Ravninsko 20, 49225 Ravninsko; Sandra Kiš Broz, OIB 91226451263, Ulica Mladena Fiolića 14c, 10000 Zagreb</izvorni_sadrzaj>
    <derivirana_varijabla naziv="DomainObject.Predmet.StrankaFormatedWithAdressOIB_1"> DCT media j.d.o.o., OIB 69190742174, Ravninsko 20, 49225 Ravninsko; Sandra Kiš Broz, OIB 91226451263, Ulica Mladena Fiolića 14c, 10000 Zagreb</derivirana_varijabla>
  </DomainObject.Predmet.StrankaFormatedWithAdressOIB>
  <DomainObject.Predmet.StrankaWithAdress>
    <izvorni_sadrzaj>DCT media j.d.o.o. Ravninsko 20,49225 Ravninsko,Sandra Kiš Broz Ulica Mladena Fiolića 14c,10000 Zagreb</izvorni_sadrzaj>
    <derivirana_varijabla naziv="DomainObject.Predmet.StrankaWithAdress_1">DCT media j.d.o.o. Ravninsko 20,49225 Ravninsko,Sandra Kiš Broz Ulica Mladena Fiolića 14c,10000 Zagreb</derivirana_varijabla>
  </DomainObject.Predmet.StrankaWithAdress>
  <DomainObject.Predmet.StrankaWithAdressOIB>
    <izvorni_sadrzaj>DCT media j.d.o.o., OIB 69190742174, Ravninsko 20,49225 Ravninsko,Sandra Kiš Broz, OIB 91226451263, Ulica Mladena Fiolića 14c,10000 Zagreb</izvorni_sadrzaj>
    <derivirana_varijabla naziv="DomainObject.Predmet.StrankaWithAdressOIB_1">DCT media j.d.o.o., OIB 69190742174, Ravninsko 20,49225 Ravninsko,Sandra Kiš Broz, OIB 91226451263, Ulica Mladena Fiolića 14c,10000 Zagreb</derivirana_varijabla>
  </DomainObject.Predmet.StrankaWithAdressOIB>
  <DomainObject.Predmet.StrankaNazivFormated>
    <izvorni_sadrzaj>DCT media j.d.o.o.,Sandra Kiš Broz</izvorni_sadrzaj>
    <derivirana_varijabla naziv="DomainObject.Predmet.StrankaNazivFormated_1">DCT media j.d.o.o.,Sandra Kiš Broz</derivirana_varijabla>
  </DomainObject.Predmet.StrankaNazivFormated>
  <DomainObject.Predmet.StrankaNazivFormatedOIB>
    <izvorni_sadrzaj>DCT media j.d.o.o., OIB 69190742174,Sandra Kiš Broz, OIB 91226451263</izvorni_sadrzaj>
    <derivirana_varijabla naziv="DomainObject.Predmet.StrankaNazivFormatedOIB_1">DCT media j.d.o.o., OIB 69190742174,Sandra Kiš Broz, OIB 91226451263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DCT media j.d.o.o.</item>
      <item>Sandra Kiš Broz</item>
    </izvorni_sadrzaj>
    <derivirana_varijabla naziv="DomainObject.Predmet.StrankaListFormated_1">
      <item>DCT media j.d.o.o.</item>
      <item>Sandra Kiš Broz</item>
    </derivirana_varijabla>
  </DomainObject.Predmet.StrankaListFormated>
  <DomainObject.Predmet.StrankaListFormatedOIB>
    <izvorni_sadrzaj>
      <item>DCT media j.d.o.o., OIB 69190742174</item>
      <item>Sandra Kiš Broz, OIB 91226451263</item>
    </izvorni_sadrzaj>
    <derivirana_varijabla naziv="DomainObject.Predmet.StrankaListFormatedOIB_1">
      <item>DCT media j.d.o.o., OIB 69190742174</item>
      <item>Sandra Kiš Broz, OIB 91226451263</item>
    </derivirana_varijabla>
  </DomainObject.Predmet.StrankaListFormatedOIB>
  <DomainObject.Predmet.StrankaListFormatedWithAdress>
    <izvorni_sadrzaj>
      <item>DCT media j.d.o.o., Ravninsko 20, 49225 Ravninsko</item>
      <item>Sandra Kiš Broz, Ulica Mladena Fiolića 14c, 10000 Zagreb</item>
    </izvorni_sadrzaj>
    <derivirana_varijabla naziv="DomainObject.Predmet.StrankaListFormatedWithAdress_1">
      <item>DCT media j.d.o.o., Ravninsko 20, 49225 Ravninsko</item>
      <item>Sandra Kiš Broz, Ulica Mladena Fiolića 14c, 10000 Zagreb</item>
    </derivirana_varijabla>
  </DomainObject.Predmet.StrankaListFormatedWithAdress>
  <DomainObject.Predmet.StrankaListFormatedWithAdressOIB>
    <izvorni_sadrzaj>
      <item>DCT media j.d.o.o., OIB 69190742174, Ravninsko 20, 49225 Ravninsko</item>
      <item>Sandra Kiš Broz, OIB 91226451263, Ulica Mladena Fiolića 14c, 10000 Zagreb</item>
    </izvorni_sadrzaj>
    <derivirana_varijabla naziv="DomainObject.Predmet.StrankaListFormatedWithAdressOIB_1">
      <item>DCT media j.d.o.o., OIB 69190742174, Ravninsko 20, 49225 Ravninsko</item>
      <item>Sandra Kiš Broz, OIB 91226451263, Ulica Mladena Fiolića 14c, 10000 Zagreb</item>
    </derivirana_varijabla>
  </DomainObject.Predmet.StrankaListFormatedWithAdressOIB>
  <DomainObject.Predmet.StrankaListNazivFormated>
    <izvorni_sadrzaj>
      <item>DCT media j.d.o.o.</item>
      <item>Sandra Kiš Broz</item>
    </izvorni_sadrzaj>
    <derivirana_varijabla naziv="DomainObject.Predmet.StrankaListNazivFormated_1">
      <item>DCT media j.d.o.o.</item>
      <item>Sandra Kiš Broz</item>
    </derivirana_varijabla>
  </DomainObject.Predmet.StrankaListNazivFormated>
  <DomainObject.Predmet.StrankaListNazivFormatedOIB>
    <izvorni_sadrzaj>
      <item>DCT media j.d.o.o., OIB 69190742174</item>
      <item>Sandra Kiš Broz, OIB 91226451263</item>
    </izvorni_sadrzaj>
    <derivirana_varijabla naziv="DomainObject.Predmet.StrankaListNazivFormatedOIB_1">
      <item>DCT media j.d.o.o., OIB 69190742174</item>
      <item>Sandra Kiš Broz, OIB 91226451263</item>
    </derivirana_varijabla>
  </DomainObject.Predmet.StrankaListNazivFormatedOIB>
  <DomainObject.Predmet.ProtuStrankaListFormated>
    <izvorni_sadrzaj>
      <item>DCT media j.d.o.o.</item>
    </izvorni_sadrzaj>
    <derivirana_varijabla naziv="DomainObject.Predmet.ProtuStrankaListFormated_1">
      <item>DCT media j.d.o.o.</item>
    </derivirana_varijabla>
  </DomainObject.Predmet.ProtuStrankaListFormated>
  <DomainObject.Predmet.ProtuStrankaListFormatedOIB>
    <izvorni_sadrzaj>
      <item>DCT media j.d.o.o., OIB 69190742174</item>
    </izvorni_sadrzaj>
    <derivirana_varijabla naziv="DomainObject.Predmet.ProtuStrankaListFormatedOIB_1">
      <item>DCT media j.d.o.o., OIB 69190742174</item>
    </derivirana_varijabla>
  </DomainObject.Predmet.ProtuStrankaListFormatedOIB>
  <DomainObject.Predmet.ProtuStrankaListFormatedWithAdress>
    <izvorni_sadrzaj>
      <item>DCT media j.d.o.o., Ravninsko 20, 49225 Ravninsko</item>
    </izvorni_sadrzaj>
    <derivirana_varijabla naziv="DomainObject.Predmet.ProtuStrankaListFormatedWithAdress_1">
      <item>DCT media j.d.o.o., Ravninsko 20, 49225 Ravninsko</item>
    </derivirana_varijabla>
  </DomainObject.Predmet.ProtuStrankaListFormatedWithAdress>
  <DomainObject.Predmet.ProtuStrankaListFormatedWithAdressOIB>
    <izvorni_sadrzaj>
      <item>DCT media j.d.o.o., OIB 69190742174, Ravninsko 20, 49225 Ravninsko</item>
    </izvorni_sadrzaj>
    <derivirana_varijabla naziv="DomainObject.Predmet.ProtuStrankaListFormatedWithAdressOIB_1">
      <item>DCT media j.d.o.o., OIB 69190742174, Ravninsko 20, 49225 Ravninsko</item>
    </derivirana_varijabla>
  </DomainObject.Predmet.ProtuStrankaListFormatedWithAdressOIB>
  <DomainObject.Predmet.ProtuStrankaListNazivFormated>
    <izvorni_sadrzaj>
      <item>DCT media j.d.o.o.</item>
    </izvorni_sadrzaj>
    <derivirana_varijabla naziv="DomainObject.Predmet.ProtuStrankaListNazivFormated_1">
      <item>DCT media j.d.o.o.</item>
    </derivirana_varijabla>
  </DomainObject.Predmet.ProtuStrankaListNazivFormated>
  <DomainObject.Predmet.ProtuStrankaListNazivFormatedOIB>
    <izvorni_sadrzaj>
      <item>DCT media j.d.o.o., OIB 69190742174</item>
    </izvorni_sadrzaj>
    <derivirana_varijabla naziv="DomainObject.Predmet.ProtuStrankaListNazivFormatedOIB_1">
      <item>DCT media j.d.o.o., OIB 69190742174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srpnja 2023.</izvorni_sadrzaj>
    <derivirana_varijabla naziv="DomainObject.Datum_1">27. srpnja 2023.</derivirana_varijabla>
  </DomainObject.Datum>
  <DomainObject.PoslovniBrojDokumenta>
    <izvorni_sadrzaj>St-486/2023-16</izvorni_sadrzaj>
    <derivirana_varijabla naziv="DomainObject.PoslovniBrojDokumenta_1">St-486/2023-16</derivirana_varijabla>
  </DomainObject.PoslovniBrojDokumenta>
  <DomainObject.Predmet.StrankaIDrugi>
    <izvorni_sadrzaj>DCT media j.d.o.o. i dr.</izvorni_sadrzaj>
    <derivirana_varijabla naziv="DomainObject.Predmet.StrankaIDrugi_1">DCT media j.d.o.o. i dr.</derivirana_varijabla>
  </DomainObject.Predmet.StrankaIDrugi>
  <DomainObject.Predmet.ProtustrankaIDrugi>
    <izvorni_sadrzaj>DCT media j.d.o.o.</izvorni_sadrzaj>
    <derivirana_varijabla naziv="DomainObject.Predmet.ProtustrankaIDrugi_1">DCT media j.d.o.o.</derivirana_varijabla>
  </DomainObject.Predmet.ProtustrankaIDrugi>
  <DomainObject.Predmet.StrankaIDrugiAdressOIB>
    <izvorni_sadrzaj>DCT media j.d.o.o., OIB 69190742174, Ravninsko 20, 49225 Ravninsko i dr.</izvorni_sadrzaj>
    <derivirana_varijabla naziv="DomainObject.Predmet.StrankaIDrugiAdressOIB_1">DCT media j.d.o.o., OIB 69190742174, Ravninsko 20, 49225 Ravninsko i dr.</derivirana_varijabla>
  </DomainObject.Predmet.StrankaIDrugiAdressOIB>
  <DomainObject.Predmet.ProtustrankaIDrugiAdressOIB>
    <izvorni_sadrzaj>DCT media j.d.o.o., OIB 69190742174, Ravninsko 20, 49225 Ravninsko</izvorni_sadrzaj>
    <derivirana_varijabla naziv="DomainObject.Predmet.ProtustrankaIDrugiAdressOIB_1">DCT media j.d.o.o., OIB 69190742174, Ravninsko 20, 49225 Ravninsko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DCT media j.d.o.o.</item>
      <item>DCT media j.d.o.o.</item>
      <item>Sandra Kiš Broz</item>
    </izvorni_sadrzaj>
    <derivirana_varijabla naziv="DomainObject.Predmet.SudioniciListNaziv_1">
      <item>DCT media j.d.o.o.</item>
      <item>DCT media j.d.o.o.</item>
      <item>Sandra Kiš Broz</item>
    </derivirana_varijabla>
  </DomainObject.Predmet.SudioniciListNaziv>
  <DomainObject.Predmet.SudioniciListAdressOIB>
    <izvorni_sadrzaj>
      <item>DCT media j.d.o.o., OIB 69190742174, Ravninsko 20,49225 Ravninsko</item>
      <item>DCT media j.d.o.o., OIB 69190742174, Ravninsko 20,49225 Ravninsko</item>
      <item>Sandra Kiš Broz, OIB 91226451263, Ulica Mladena Fiolića 14c,10000 Zagreb</item>
    </izvorni_sadrzaj>
    <derivirana_varijabla naziv="DomainObject.Predmet.SudioniciListAdressOIB_1">
      <item>DCT media j.d.o.o., OIB 69190742174, Ravninsko 20,49225 Ravninsko</item>
      <item>DCT media j.d.o.o., OIB 69190742174, Ravninsko 20,49225 Ravninsko</item>
      <item>Sandra Kiš Broz, OIB 91226451263, Ulica Mladena Fiolića 14c,10000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69190742174</item>
      <item>, OIB 69190742174</item>
      <item>, OIB 91226451263</item>
    </izvorni_sadrzaj>
    <derivirana_varijabla naziv="DomainObject.Predmet.SudioniciListNazivOIB_1">
      <item>, OIB 69190742174</item>
      <item>, OIB 69190742174</item>
      <item>, OIB 91226451263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2023.</izvorni_sadrzaj>
    <derivirana_varijabla naziv="DomainObject.Predmet.DatumPocetkaProcesa_1">13.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FF71C-AEC6-4845-93D5-3C0EFD0C10D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203</properties:Words>
  <properties:Characters>1169</properties:Characters>
  <properties:Lines>58</properties:Lines>
  <properties:Paragraphs>28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2023-07-27T08:04:00Z</dcterms:created>
  <dc:creator>Vinka Mihalinčić</dc:creator>
  <dc:description/>
  <cp:keywords/>
  <cp:lastModifiedBy>Vinka Mihalinčić</cp:lastModifiedBy>
  <dcterms:modified xmlns:xsi="http://www.w3.org/2001/XMLSchema-instance" xsi:type="dcterms:W3CDTF">2023-07-27T08:09:00Z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St-486/2023-16 / Zapisnik - Ispitno ročište (St-486-23- Zapisnik - ispitno ročište - predstečajni postupak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